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A33DE8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91B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33DE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ตัวชี้วัดที่</w:t>
            </w:r>
            <w:r w:rsidR="00A33DE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4.2.3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3DE8" w:rsidRDefault="00A33DE8" w:rsidP="00A33D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33DE8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33DE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3D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</w:tc>
      </w:tr>
      <w:tr w:rsidR="002F054A" w:rsidRPr="003B7C5A" w:rsidTr="00A33DE8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3DE8" w:rsidRPr="0087411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A33DE8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A33D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33DE8" w:rsidRDefault="006C7B37" w:rsidP="00A33DE8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3DE8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A33DE8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A33DE8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A33DE8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33DE8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134"/>
              <w:gridCol w:w="1417"/>
              <w:gridCol w:w="1276"/>
              <w:gridCol w:w="1347"/>
            </w:tblGrid>
            <w:tr w:rsidR="002F054A" w:rsidRPr="003B7C5A" w:rsidTr="00EB02A7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33DE8" w:rsidRPr="003B7C5A" w:rsidTr="00EB02A7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A33DE8" w:rsidRPr="00595A50" w:rsidRDefault="00A33DE8" w:rsidP="00A33DE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A33DE8" w:rsidRPr="00EB02A7" w:rsidRDefault="00A33DE8" w:rsidP="00A33DE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B02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B02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B02A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Default="00DF11FA" w:rsidP="00A33DE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94.75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Default="00DF11FA" w:rsidP="00A33DE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3.95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Default="00DF11FA" w:rsidP="00A33DE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0.1975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33DE8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A33DE8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A33DE8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A33DE8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75F8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B02A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715" w:rsidRDefault="00B30715">
      <w:r>
        <w:separator/>
      </w:r>
    </w:p>
  </w:endnote>
  <w:endnote w:type="continuationSeparator" w:id="0">
    <w:p w:rsidR="00B30715" w:rsidRDefault="00B3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715" w:rsidRDefault="00B30715">
      <w:r>
        <w:separator/>
      </w:r>
    </w:p>
  </w:footnote>
  <w:footnote w:type="continuationSeparator" w:id="0">
    <w:p w:rsidR="00B30715" w:rsidRDefault="00B3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929E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929E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71589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91BDF"/>
    <w:rsid w:val="007929EB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8F798B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3ED4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3DE8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3D85"/>
    <w:rsid w:val="00B04EAA"/>
    <w:rsid w:val="00B26A52"/>
    <w:rsid w:val="00B30715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5904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75F8D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11FA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02A7"/>
    <w:rsid w:val="00EC4F92"/>
    <w:rsid w:val="00EF441F"/>
    <w:rsid w:val="00EF49EB"/>
    <w:rsid w:val="00EF594D"/>
    <w:rsid w:val="00EF751B"/>
    <w:rsid w:val="00F0017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599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2CDA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C226-6795-47FA-98EB-D9264D7C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2019-07-19T07:46:00Z</dcterms:created>
  <dcterms:modified xsi:type="dcterms:W3CDTF">2019-09-03T03:34:00Z</dcterms:modified>
</cp:coreProperties>
</file>